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242"/>
        <w:gridCol w:w="7783"/>
        <w:gridCol w:w="1684"/>
      </w:tblGrid>
      <w:tr w:rsidR="00B77ABD" w:rsidRPr="00AF6AAF" w:rsidTr="00AF6AAF">
        <w:trPr>
          <w:trHeight w:val="1156"/>
        </w:trPr>
        <w:tc>
          <w:tcPr>
            <w:tcW w:w="1242" w:type="dxa"/>
          </w:tcPr>
          <w:p w:rsidR="00B77ABD" w:rsidRPr="00AF6AAF" w:rsidRDefault="00B77ABD" w:rsidP="00AF6A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6AAF">
              <w:rPr>
                <w:rFonts w:ascii="Times New Roman" w:hAnsi="Times New Roman"/>
                <w:b/>
                <w:sz w:val="24"/>
                <w:szCs w:val="24"/>
              </w:rPr>
              <w:t>Adı:</w:t>
            </w:r>
          </w:p>
          <w:p w:rsidR="00B77ABD" w:rsidRPr="00AF6AAF" w:rsidRDefault="00B77ABD" w:rsidP="00AF6A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6AAF">
              <w:rPr>
                <w:rFonts w:ascii="Times New Roman" w:hAnsi="Times New Roman"/>
                <w:b/>
                <w:sz w:val="24"/>
                <w:szCs w:val="24"/>
              </w:rPr>
              <w:t>Soyadı:</w:t>
            </w:r>
          </w:p>
          <w:p w:rsidR="00B77ABD" w:rsidRPr="00AF6AAF" w:rsidRDefault="00B77ABD" w:rsidP="00AF6A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6AAF">
              <w:rPr>
                <w:rFonts w:ascii="Times New Roman" w:hAnsi="Times New Roman"/>
                <w:b/>
                <w:sz w:val="24"/>
                <w:szCs w:val="24"/>
              </w:rPr>
              <w:t>Sınıf / No:</w:t>
            </w:r>
          </w:p>
        </w:tc>
        <w:tc>
          <w:tcPr>
            <w:tcW w:w="7783" w:type="dxa"/>
          </w:tcPr>
          <w:p w:rsidR="00B77ABD" w:rsidRPr="00AF6AAF" w:rsidRDefault="00B77ABD" w:rsidP="00AF6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6AAF">
              <w:rPr>
                <w:rFonts w:ascii="Times New Roman" w:hAnsi="Times New Roman"/>
                <w:b/>
                <w:sz w:val="24"/>
                <w:szCs w:val="24"/>
              </w:rPr>
              <w:t>2013-2014 EĞİTİM-ÖĞRETİM YILI ...................... LİSESİ MANTIK DERSİ 12.SINIFLAR 1.DÖNEM 1.ORTAK YAZILI SINAVI CEVAP ANAHTARI</w:t>
            </w:r>
          </w:p>
        </w:tc>
        <w:tc>
          <w:tcPr>
            <w:tcW w:w="1684" w:type="dxa"/>
          </w:tcPr>
          <w:p w:rsidR="00B77ABD" w:rsidRPr="00AF6AAF" w:rsidRDefault="00B77ABD" w:rsidP="00AF6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6AAF">
              <w:rPr>
                <w:rFonts w:ascii="Times New Roman" w:hAnsi="Times New Roman"/>
                <w:b/>
                <w:sz w:val="24"/>
                <w:szCs w:val="24"/>
              </w:rPr>
              <w:t>B GRUBU</w:t>
            </w:r>
          </w:p>
          <w:p w:rsidR="00B77ABD" w:rsidRPr="00AF6AAF" w:rsidRDefault="00B77ABD" w:rsidP="00AF6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6AAF">
              <w:rPr>
                <w:rFonts w:ascii="Times New Roman" w:hAnsi="Times New Roman"/>
                <w:b/>
                <w:sz w:val="24"/>
                <w:szCs w:val="24"/>
              </w:rPr>
              <w:t>PUAN</w:t>
            </w:r>
          </w:p>
          <w:p w:rsidR="00B77ABD" w:rsidRPr="00AF6AAF" w:rsidRDefault="00B77ABD" w:rsidP="00AF6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6AAF">
              <w:rPr>
                <w:rFonts w:ascii="Times New Roman" w:hAnsi="Times New Roman"/>
                <w:b/>
                <w:sz w:val="24"/>
                <w:szCs w:val="24"/>
              </w:rPr>
              <w:t>.........</w:t>
            </w:r>
          </w:p>
        </w:tc>
      </w:tr>
    </w:tbl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7ABD" w:rsidRDefault="00B77ABD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E86029">
        <w:rPr>
          <w:rFonts w:ascii="Times New Roman" w:hAnsi="Times New Roman"/>
          <w:b/>
          <w:sz w:val="24"/>
          <w:szCs w:val="24"/>
          <w:u w:val="single"/>
        </w:rPr>
        <w:t>SORULAR:</w:t>
      </w:r>
    </w:p>
    <w:p w:rsidR="00B77ABD" w:rsidRPr="00E86029" w:rsidRDefault="00B77ABD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Mantık doğrusunu tanımlayarak örnek veriniz.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Üçüncü halin imkansızlığı ilkesini örnek vererek açıklayınız.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Mantık ve Felsefe arasındaki ilişkiyi açıklayınız.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Kavram ile Hayal (imge) arasındaki farkı açıklayarak örnek veriniz.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"Orman-Ağaç, Göz-Gözlük, Karanfil-Bazı çiçekler, Temiz-Temiz olmayan" kavramlarının hangi kavram türlerine ait olduğunu yazınız.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"Hayvan, Kıl Keçisi, Canlı, Varlık, Keçi" kavramlarını içlem-kaplam ilişkisine göre sıralayarak, "Keçi" kavramının cinsini ve türünü yazınız.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Her kavramın neliği vardır. Fakat her kavramın gerçekliği yoktur.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Buna göre neliği olup gerçekliği olmayan kavram aşağıdakilerden hangisidir?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A)Karga</w:t>
      </w:r>
      <w:r>
        <w:rPr>
          <w:rFonts w:ascii="Times New Roman" w:hAnsi="Times New Roman"/>
          <w:sz w:val="24"/>
          <w:szCs w:val="24"/>
        </w:rPr>
        <w:tab/>
        <w:t>B) At arabası</w:t>
      </w:r>
      <w:r>
        <w:rPr>
          <w:rFonts w:ascii="Times New Roman" w:hAnsi="Times New Roman"/>
          <w:sz w:val="24"/>
          <w:szCs w:val="24"/>
        </w:rPr>
        <w:tab/>
        <w:t>C) Melek teyze</w:t>
      </w:r>
      <w:r>
        <w:rPr>
          <w:rFonts w:ascii="Times New Roman" w:hAnsi="Times New Roman"/>
          <w:sz w:val="24"/>
          <w:szCs w:val="24"/>
        </w:rPr>
        <w:tab/>
        <w:t>D) Melek</w:t>
      </w:r>
      <w:r>
        <w:rPr>
          <w:rFonts w:ascii="Times New Roman" w:hAnsi="Times New Roman"/>
          <w:sz w:val="24"/>
          <w:szCs w:val="24"/>
        </w:rPr>
        <w:tab/>
        <w:t>E) Kuş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8."Bütün atlar hayvandır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"Bütün insanlar düşünendir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Bazı hayvanlar attır"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Bütün düşünenler insandır"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 önerme gruplarının, kavramlar arası ilişki türlerinden hangilerine ait olduğunu yazınız.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Aşağıdaki önermelerin hangi akıl ilkesine örnek olduğunu yazınız.</w:t>
      </w:r>
    </w:p>
    <w:tbl>
      <w:tblPr>
        <w:tblpPr w:leftFromText="141" w:rightFromText="141" w:vertAnchor="text" w:horzAnchor="margin" w:tblpXSpec="right" w:tblpY="3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69"/>
      </w:tblGrid>
      <w:tr w:rsidR="00B77ABD" w:rsidRPr="00AF6AAF" w:rsidTr="00AF6AAF">
        <w:trPr>
          <w:trHeight w:val="281"/>
        </w:trPr>
        <w:tc>
          <w:tcPr>
            <w:tcW w:w="4069" w:type="dxa"/>
          </w:tcPr>
          <w:p w:rsidR="00B77ABD" w:rsidRPr="00AF6AAF" w:rsidRDefault="00B77ABD" w:rsidP="00AF6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AA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77ABD" w:rsidRPr="00AF6AAF" w:rsidTr="00AF6AAF">
        <w:trPr>
          <w:trHeight w:val="281"/>
        </w:trPr>
        <w:tc>
          <w:tcPr>
            <w:tcW w:w="4069" w:type="dxa"/>
          </w:tcPr>
          <w:p w:rsidR="00B77ABD" w:rsidRPr="00AF6AAF" w:rsidRDefault="00B77ABD" w:rsidP="00AF6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AA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</w:tr>
      <w:tr w:rsidR="00B77ABD" w:rsidRPr="00AF6AAF" w:rsidTr="00AF6AAF">
        <w:trPr>
          <w:trHeight w:val="300"/>
        </w:trPr>
        <w:tc>
          <w:tcPr>
            <w:tcW w:w="4069" w:type="dxa"/>
          </w:tcPr>
          <w:p w:rsidR="00B77ABD" w:rsidRPr="00AF6AAF" w:rsidRDefault="00B77ABD" w:rsidP="00AF6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AA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</w:tr>
      <w:tr w:rsidR="00B77ABD" w:rsidRPr="00AF6AAF" w:rsidTr="00AF6AAF">
        <w:trPr>
          <w:trHeight w:val="281"/>
        </w:trPr>
        <w:tc>
          <w:tcPr>
            <w:tcW w:w="4069" w:type="dxa"/>
          </w:tcPr>
          <w:p w:rsidR="00B77ABD" w:rsidRPr="00AF6AAF" w:rsidRDefault="00B77ABD" w:rsidP="00AF6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AA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</w:tr>
      <w:tr w:rsidR="00B77ABD" w:rsidRPr="00AF6AAF" w:rsidTr="00AF6AAF">
        <w:trPr>
          <w:trHeight w:val="300"/>
        </w:trPr>
        <w:tc>
          <w:tcPr>
            <w:tcW w:w="4069" w:type="dxa"/>
          </w:tcPr>
          <w:p w:rsidR="00B77ABD" w:rsidRPr="00AF6AAF" w:rsidRDefault="00B77ABD" w:rsidP="00AF6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AA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</w:tr>
    </w:tbl>
    <w:p w:rsidR="00B77ABD" w:rsidRDefault="00B77ABD" w:rsidP="007A5014">
      <w:pPr>
        <w:pStyle w:val="ListParagraph"/>
        <w:spacing w:after="0" w:line="240" w:lineRule="auto"/>
        <w:ind w:left="1423"/>
        <w:rPr>
          <w:rFonts w:ascii="Times New Roman" w:hAnsi="Times New Roman"/>
          <w:sz w:val="24"/>
          <w:szCs w:val="24"/>
        </w:rPr>
      </w:pPr>
    </w:p>
    <w:p w:rsidR="00B77ABD" w:rsidRPr="007A5014" w:rsidRDefault="00B77ABD" w:rsidP="007A501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 olduğun gibi görün ya da göründüğün gibi ol.</w:t>
      </w:r>
    </w:p>
    <w:p w:rsidR="00B77ABD" w:rsidRPr="007A5014" w:rsidRDefault="00B77ABD" w:rsidP="007A501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A5014">
        <w:rPr>
          <w:rFonts w:ascii="Times New Roman" w:hAnsi="Times New Roman"/>
          <w:sz w:val="24"/>
          <w:szCs w:val="24"/>
        </w:rPr>
        <w:t>Kübra hem cesur hem de korkak değildir.</w:t>
      </w:r>
    </w:p>
    <w:p w:rsidR="00B77ABD" w:rsidRPr="007A5014" w:rsidRDefault="00B77ABD" w:rsidP="007A501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A5014">
        <w:rPr>
          <w:rFonts w:ascii="Times New Roman" w:hAnsi="Times New Roman"/>
          <w:sz w:val="24"/>
          <w:szCs w:val="24"/>
        </w:rPr>
        <w:t>Kedi, kedi olmayan değildir.</w:t>
      </w:r>
    </w:p>
    <w:p w:rsidR="00B77ABD" w:rsidRPr="007A5014" w:rsidRDefault="00B77ABD" w:rsidP="007A501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A5014">
        <w:rPr>
          <w:rFonts w:ascii="Times New Roman" w:hAnsi="Times New Roman"/>
          <w:sz w:val="24"/>
          <w:szCs w:val="24"/>
        </w:rPr>
        <w:t>Sağlıklı bir yaşam için sigaradan vazgeçmelisin.</w:t>
      </w:r>
    </w:p>
    <w:p w:rsidR="00B77ABD" w:rsidRPr="007A5014" w:rsidRDefault="00B77ABD" w:rsidP="007A501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A5014">
        <w:rPr>
          <w:rFonts w:ascii="Times New Roman" w:hAnsi="Times New Roman"/>
          <w:sz w:val="24"/>
          <w:szCs w:val="24"/>
        </w:rPr>
        <w:t>Ders derstir.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Canlı</w:t>
      </w:r>
    </w:p>
    <w:p w:rsidR="00B77ABD" w:rsidRDefault="00B77ABD" w:rsidP="002C01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4.75pt;margin-top:5.15pt;width:58.6pt;height:0;z-index:251654144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154.9pt;margin-top:.95pt;width:0;height:4.2pt;z-index:251653120" o:connectortype="straight"/>
        </w:pi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Hayvan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Bitki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margin-left:205.15pt;margin-top:10.6pt;width:30.95pt;height:10.05pt;z-index:251657216" o:connectortype="elbow" adj="10783,-1011224,-168299">
            <v:stroke endarrow="block"/>
          </v:shape>
        </w:pict>
      </w:r>
      <w:r>
        <w:rPr>
          <w:noProof/>
          <w:lang w:eastAsia="tr-TR"/>
        </w:rPr>
        <w:pict>
          <v:shape id="_x0000_s1029" type="#_x0000_t34" style="position:absolute;margin-left:171.65pt;margin-top:10.6pt;width:33.5pt;height:10.05pt;rotation:180;flip:y;z-index:251656192" o:connectortype="elbow" adj=",1011224,-155488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205.15pt;margin-top:1.4pt;width:0;height:9.2pt;z-index:251655168" o:connectortype="straight"/>
        </w:pi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Sebze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Meyve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1" type="#_x0000_t32" style="position:absolute;margin-left:253.65pt;margin-top:.65pt;width:0;height:13.4pt;z-index:251658240" o:connectortype="straight"/>
        </w:pic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2" type="#_x0000_t34" style="position:absolute;margin-left:253.65pt;margin-top:.25pt;width:32.7pt;height:7.5pt;z-index:251660288" o:connectortype="elbow" adj=",-1444320,-191328">
            <v:stroke endarrow="block"/>
          </v:shape>
        </w:pict>
      </w:r>
      <w:r>
        <w:rPr>
          <w:noProof/>
          <w:lang w:eastAsia="tr-TR"/>
        </w:rPr>
        <w:pict>
          <v:shape id="_x0000_s1033" type="#_x0000_t34" style="position:absolute;margin-left:219.35pt;margin-top:.25pt;width:34.3pt;height:7.5pt;rotation:180;flip:y;z-index:251659264" o:connectortype="elbow" adj=",1444320,-182403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Yaz meyvesi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Kış meyvesi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4" type="#_x0000_t32" style="position:absolute;margin-left:313.1pt;margin-top:.65pt;width:.85pt;height:15.1pt;z-index:2516623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183.35pt;margin-top:.65pt;width:0;height:15.1pt;z-index:251661312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Üzüm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Portakal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Ayrım kavramını tanımlayarak yukarıdaki sınıflandırmaya göre "Üzüm" kavramının "Portakal" kavramından ayrımını yazınız.</w:t>
      </w:r>
    </w:p>
    <w:p w:rsidR="00B77ABD" w:rsidRPr="006439C3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7ABD" w:rsidRDefault="00B77ABD" w:rsidP="006439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39C3">
        <w:rPr>
          <w:rFonts w:ascii="Times New Roman" w:hAnsi="Times New Roman"/>
          <w:b/>
          <w:sz w:val="24"/>
          <w:szCs w:val="24"/>
        </w:rPr>
        <w:t>NOT: Her sorunun doğru cevabı 10 puandır. Başarılar dileriz.</w:t>
      </w: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7ABD" w:rsidRDefault="00B77ABD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7ABD" w:rsidRPr="001A544B" w:rsidRDefault="00B77ABD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A544B">
        <w:rPr>
          <w:rFonts w:ascii="Times New Roman" w:hAnsi="Times New Roman"/>
          <w:b/>
          <w:sz w:val="24"/>
          <w:szCs w:val="24"/>
          <w:u w:val="single"/>
        </w:rPr>
        <w:t>CEVAPLAR:</w:t>
      </w:r>
      <w:r w:rsidRPr="000B307D">
        <w:rPr>
          <w:rFonts w:ascii="Times New Roman" w:hAnsi="Times New Roman"/>
          <w:b/>
          <w:sz w:val="24"/>
          <w:szCs w:val="24"/>
        </w:rPr>
        <w:t xml:space="preserve"> </w:t>
      </w:r>
      <w:hyperlink r:id="rId5" w:history="1">
        <w:r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</w:p>
    <w:sectPr w:rsidR="00B77ABD" w:rsidRPr="001A544B" w:rsidSect="000B64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0E25"/>
    <w:multiLevelType w:val="hybridMultilevel"/>
    <w:tmpl w:val="C7A801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8767A2"/>
    <w:multiLevelType w:val="hybridMultilevel"/>
    <w:tmpl w:val="DBCCBB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135565"/>
    <w:multiLevelType w:val="hybridMultilevel"/>
    <w:tmpl w:val="AF805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814C38"/>
    <w:multiLevelType w:val="hybridMultilevel"/>
    <w:tmpl w:val="95EAB520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4D8"/>
    <w:rsid w:val="000178D5"/>
    <w:rsid w:val="000248AB"/>
    <w:rsid w:val="00035FDE"/>
    <w:rsid w:val="00036358"/>
    <w:rsid w:val="000528EF"/>
    <w:rsid w:val="000539DF"/>
    <w:rsid w:val="000544E9"/>
    <w:rsid w:val="00062614"/>
    <w:rsid w:val="000674ED"/>
    <w:rsid w:val="0008060C"/>
    <w:rsid w:val="000828E7"/>
    <w:rsid w:val="000A6481"/>
    <w:rsid w:val="000A6A7B"/>
    <w:rsid w:val="000B307D"/>
    <w:rsid w:val="000B64D8"/>
    <w:rsid w:val="000C66DA"/>
    <w:rsid w:val="000D5983"/>
    <w:rsid w:val="000E2C5A"/>
    <w:rsid w:val="001064CD"/>
    <w:rsid w:val="00123738"/>
    <w:rsid w:val="00137436"/>
    <w:rsid w:val="001433CA"/>
    <w:rsid w:val="0017146C"/>
    <w:rsid w:val="00175C96"/>
    <w:rsid w:val="00183C95"/>
    <w:rsid w:val="001864AA"/>
    <w:rsid w:val="001A279D"/>
    <w:rsid w:val="001A544B"/>
    <w:rsid w:val="001B7D2D"/>
    <w:rsid w:val="001C4AE4"/>
    <w:rsid w:val="001D0CE1"/>
    <w:rsid w:val="001D5A0C"/>
    <w:rsid w:val="001E2422"/>
    <w:rsid w:val="001F16B2"/>
    <w:rsid w:val="00223F2C"/>
    <w:rsid w:val="0023198C"/>
    <w:rsid w:val="00237737"/>
    <w:rsid w:val="00257D86"/>
    <w:rsid w:val="00283DDC"/>
    <w:rsid w:val="00292506"/>
    <w:rsid w:val="002C01B2"/>
    <w:rsid w:val="002C2265"/>
    <w:rsid w:val="002D23BA"/>
    <w:rsid w:val="002D668B"/>
    <w:rsid w:val="002E7147"/>
    <w:rsid w:val="00301B40"/>
    <w:rsid w:val="00302EDD"/>
    <w:rsid w:val="00321882"/>
    <w:rsid w:val="003345C9"/>
    <w:rsid w:val="00343B8C"/>
    <w:rsid w:val="003562BF"/>
    <w:rsid w:val="00370CDE"/>
    <w:rsid w:val="003862BB"/>
    <w:rsid w:val="00387401"/>
    <w:rsid w:val="003A373D"/>
    <w:rsid w:val="003B09CF"/>
    <w:rsid w:val="003C4740"/>
    <w:rsid w:val="003D6118"/>
    <w:rsid w:val="003F03F8"/>
    <w:rsid w:val="00414B43"/>
    <w:rsid w:val="00421186"/>
    <w:rsid w:val="00426C27"/>
    <w:rsid w:val="00435D03"/>
    <w:rsid w:val="00445956"/>
    <w:rsid w:val="00451005"/>
    <w:rsid w:val="00451DF4"/>
    <w:rsid w:val="004618BC"/>
    <w:rsid w:val="00463853"/>
    <w:rsid w:val="004671ED"/>
    <w:rsid w:val="00475A31"/>
    <w:rsid w:val="00482574"/>
    <w:rsid w:val="00482BD5"/>
    <w:rsid w:val="004A1179"/>
    <w:rsid w:val="004E2384"/>
    <w:rsid w:val="00502172"/>
    <w:rsid w:val="0050305B"/>
    <w:rsid w:val="005265CE"/>
    <w:rsid w:val="00544EDE"/>
    <w:rsid w:val="00545A3F"/>
    <w:rsid w:val="00547651"/>
    <w:rsid w:val="00557466"/>
    <w:rsid w:val="00565366"/>
    <w:rsid w:val="005B11E6"/>
    <w:rsid w:val="005C7139"/>
    <w:rsid w:val="005D012B"/>
    <w:rsid w:val="005D1E24"/>
    <w:rsid w:val="005D30AC"/>
    <w:rsid w:val="005D6B32"/>
    <w:rsid w:val="005E7F88"/>
    <w:rsid w:val="00603E86"/>
    <w:rsid w:val="006239EE"/>
    <w:rsid w:val="00640D44"/>
    <w:rsid w:val="006439C3"/>
    <w:rsid w:val="00645ABF"/>
    <w:rsid w:val="00651332"/>
    <w:rsid w:val="00666C57"/>
    <w:rsid w:val="006760F6"/>
    <w:rsid w:val="006C34D3"/>
    <w:rsid w:val="006C6D42"/>
    <w:rsid w:val="00711FAF"/>
    <w:rsid w:val="007220CF"/>
    <w:rsid w:val="007357F9"/>
    <w:rsid w:val="007415C0"/>
    <w:rsid w:val="0074518B"/>
    <w:rsid w:val="00752516"/>
    <w:rsid w:val="007630DB"/>
    <w:rsid w:val="00765170"/>
    <w:rsid w:val="00770310"/>
    <w:rsid w:val="007772FF"/>
    <w:rsid w:val="00783A56"/>
    <w:rsid w:val="00792AC5"/>
    <w:rsid w:val="007A5014"/>
    <w:rsid w:val="007B6A5A"/>
    <w:rsid w:val="007D32EE"/>
    <w:rsid w:val="008013A5"/>
    <w:rsid w:val="00803BB1"/>
    <w:rsid w:val="00815AA1"/>
    <w:rsid w:val="0082019D"/>
    <w:rsid w:val="00846796"/>
    <w:rsid w:val="00855364"/>
    <w:rsid w:val="00871DF4"/>
    <w:rsid w:val="0088027B"/>
    <w:rsid w:val="00897B25"/>
    <w:rsid w:val="008A61BE"/>
    <w:rsid w:val="008B39FD"/>
    <w:rsid w:val="008C3C20"/>
    <w:rsid w:val="008C6E4C"/>
    <w:rsid w:val="008E1786"/>
    <w:rsid w:val="008E64CD"/>
    <w:rsid w:val="0090111D"/>
    <w:rsid w:val="00911316"/>
    <w:rsid w:val="009232E6"/>
    <w:rsid w:val="00935CCD"/>
    <w:rsid w:val="009405AE"/>
    <w:rsid w:val="009433DB"/>
    <w:rsid w:val="00952E37"/>
    <w:rsid w:val="009621F5"/>
    <w:rsid w:val="00964761"/>
    <w:rsid w:val="0097173A"/>
    <w:rsid w:val="009904A1"/>
    <w:rsid w:val="00990F9C"/>
    <w:rsid w:val="009A7B6C"/>
    <w:rsid w:val="009B0C8F"/>
    <w:rsid w:val="009C1BCA"/>
    <w:rsid w:val="009D3FEA"/>
    <w:rsid w:val="00A00881"/>
    <w:rsid w:val="00A10E2A"/>
    <w:rsid w:val="00A747A0"/>
    <w:rsid w:val="00A81A89"/>
    <w:rsid w:val="00AD1DB2"/>
    <w:rsid w:val="00AD5D98"/>
    <w:rsid w:val="00AF1D72"/>
    <w:rsid w:val="00AF6AAF"/>
    <w:rsid w:val="00B03414"/>
    <w:rsid w:val="00B04C28"/>
    <w:rsid w:val="00B056F5"/>
    <w:rsid w:val="00B122B7"/>
    <w:rsid w:val="00B147F1"/>
    <w:rsid w:val="00B22EFE"/>
    <w:rsid w:val="00B301DE"/>
    <w:rsid w:val="00B40D5A"/>
    <w:rsid w:val="00B75037"/>
    <w:rsid w:val="00B7634E"/>
    <w:rsid w:val="00B77ABD"/>
    <w:rsid w:val="00B8361A"/>
    <w:rsid w:val="00BB268A"/>
    <w:rsid w:val="00BC3831"/>
    <w:rsid w:val="00BC4128"/>
    <w:rsid w:val="00BD3A96"/>
    <w:rsid w:val="00BD7A64"/>
    <w:rsid w:val="00BE7F73"/>
    <w:rsid w:val="00BF7084"/>
    <w:rsid w:val="00C043A8"/>
    <w:rsid w:val="00C17CF8"/>
    <w:rsid w:val="00C40FD3"/>
    <w:rsid w:val="00C41D51"/>
    <w:rsid w:val="00C663E6"/>
    <w:rsid w:val="00CA6C39"/>
    <w:rsid w:val="00CB51B1"/>
    <w:rsid w:val="00CC55C7"/>
    <w:rsid w:val="00CD5062"/>
    <w:rsid w:val="00CD7BB8"/>
    <w:rsid w:val="00CE0BED"/>
    <w:rsid w:val="00CE539F"/>
    <w:rsid w:val="00D4107C"/>
    <w:rsid w:val="00D5481A"/>
    <w:rsid w:val="00D55A02"/>
    <w:rsid w:val="00D661C5"/>
    <w:rsid w:val="00D71B80"/>
    <w:rsid w:val="00D76B98"/>
    <w:rsid w:val="00DB49C3"/>
    <w:rsid w:val="00DC399A"/>
    <w:rsid w:val="00DC6A8C"/>
    <w:rsid w:val="00DF29CC"/>
    <w:rsid w:val="00E008D3"/>
    <w:rsid w:val="00E16F41"/>
    <w:rsid w:val="00E24780"/>
    <w:rsid w:val="00E24AC0"/>
    <w:rsid w:val="00E27B9C"/>
    <w:rsid w:val="00E30C32"/>
    <w:rsid w:val="00E3783A"/>
    <w:rsid w:val="00E55688"/>
    <w:rsid w:val="00E57C16"/>
    <w:rsid w:val="00E81FE7"/>
    <w:rsid w:val="00E8362F"/>
    <w:rsid w:val="00E86029"/>
    <w:rsid w:val="00EA1552"/>
    <w:rsid w:val="00EC76EE"/>
    <w:rsid w:val="00EC7C5F"/>
    <w:rsid w:val="00ED1919"/>
    <w:rsid w:val="00EF1C21"/>
    <w:rsid w:val="00EF23CD"/>
    <w:rsid w:val="00EF3F31"/>
    <w:rsid w:val="00F0779F"/>
    <w:rsid w:val="00F1545B"/>
    <w:rsid w:val="00F20816"/>
    <w:rsid w:val="00F31C8E"/>
    <w:rsid w:val="00F42020"/>
    <w:rsid w:val="00F52AB5"/>
    <w:rsid w:val="00F61AA1"/>
    <w:rsid w:val="00F64E4F"/>
    <w:rsid w:val="00F81A61"/>
    <w:rsid w:val="00F81AE3"/>
    <w:rsid w:val="00F904E4"/>
    <w:rsid w:val="00F9257B"/>
    <w:rsid w:val="00F930F8"/>
    <w:rsid w:val="00FA6867"/>
    <w:rsid w:val="00FA6F7E"/>
    <w:rsid w:val="00FD1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4D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B64D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B64D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B307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271</Words>
  <Characters>1550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Yağmur</dc:creator>
  <cp:keywords/>
  <dc:description/>
  <cp:lastModifiedBy>edanur</cp:lastModifiedBy>
  <cp:revision>5</cp:revision>
  <dcterms:created xsi:type="dcterms:W3CDTF">2013-12-08T20:31:00Z</dcterms:created>
  <dcterms:modified xsi:type="dcterms:W3CDTF">2013-12-10T10:33:00Z</dcterms:modified>
</cp:coreProperties>
</file>